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Lancashire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Lancashire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Lancashire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Lancashire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Lancashire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Lancashire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West Lancashire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Lancashire is estimated to be </w:t>
      </w:r>
      <w:r w:rsidRPr="00773DF7">
        <w:rPr>
          <w:rFonts w:ascii="Libre Franklin Light" w:eastAsia="Times New Roman" w:hAnsi="Libre Franklin Light" w:cs="Calibri Light"/>
          <w:b/>
          <w:bCs/>
          <w:color w:val="C45911" w:themeColor="accent2" w:themeShade="BF"/>
        </w:rPr>
        <w:t xml:space="preserve">£1,616,381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Lancashire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Lancashire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Lancashire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Lancashire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Lanca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Lancashire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Lanca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Lancashire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Lancashire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Lanca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Lancashire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Lancashire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Lancashire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Lancashire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Lancashire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Lancashire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£1,616,381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Lancashire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£26,328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£544,482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£39,005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£975,484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£1,616,381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Lancashire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Lancashire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Lancashire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Lancashire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Lancashire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Lancashire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Lancashire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Lancashire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Lancashire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Lancashire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Lancashire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Lancashire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FE36C30-5507-4F62-AF94-70DF6AAC86D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